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</w:t>
      </w:r>
      <w:bookmarkStart w:id="0" w:name="_GoBack"/>
      <w:bookmarkEnd w:id="0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EE08A91" w14:textId="40291EDD" w:rsidR="000719DC" w:rsidRDefault="00F52515" w:rsidP="009332E2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09122178"/>
      <w:bookmarkStart w:id="2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F5DA7" w:rsidRPr="003F5DA7">
        <w:rPr>
          <w:rFonts w:asciiTheme="minorHAnsi" w:hAnsiTheme="minorHAnsi" w:cstheme="minorHAnsi"/>
          <w:b/>
          <w:bCs/>
          <w:sz w:val="22"/>
          <w:szCs w:val="22"/>
        </w:rPr>
        <w:t>Wdrożenie rozwiązań IT w zakresie digitalizacji EDM</w:t>
      </w:r>
      <w:r w:rsidR="008D627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F5DA7" w:rsidRPr="003F5DA7">
        <w:rPr>
          <w:rFonts w:asciiTheme="minorHAnsi" w:hAnsiTheme="minorHAnsi" w:cstheme="minorHAnsi"/>
          <w:b/>
          <w:bCs/>
          <w:sz w:val="22"/>
          <w:szCs w:val="22"/>
        </w:rPr>
        <w:t>oraz uwierzytelniania domenowego</w:t>
      </w:r>
      <w:r w:rsidRPr="008E64E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52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 xml:space="preserve">Znak </w:t>
      </w:r>
      <w:r w:rsidRPr="008D6279">
        <w:rPr>
          <w:rFonts w:asciiTheme="minorHAnsi" w:hAnsiTheme="minorHAnsi" w:cstheme="minorHAnsi"/>
          <w:b/>
          <w:bCs/>
          <w:sz w:val="22"/>
          <w:szCs w:val="22"/>
        </w:rPr>
        <w:t>postępowania: ZP/</w:t>
      </w:r>
      <w:r w:rsidR="008D6279" w:rsidRPr="008D6279">
        <w:rPr>
          <w:rFonts w:asciiTheme="minorHAnsi" w:hAnsiTheme="minorHAnsi" w:cstheme="minorHAnsi"/>
          <w:b/>
          <w:bCs/>
          <w:sz w:val="22"/>
          <w:szCs w:val="22"/>
        </w:rPr>
        <w:t>22</w:t>
      </w:r>
      <w:r w:rsidR="006050D8" w:rsidRPr="008D6279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8D6279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B5384A" w:rsidRPr="008D627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1"/>
      <w:bookmarkEnd w:id="2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4F02EA34" w:rsidR="0000184A" w:rsidRPr="002C64B9" w:rsidRDefault="007D36CE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2C64B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</w:t>
      </w:r>
      <w:r w:rsidR="008B3C7B" w:rsidRPr="002C64B9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2C64B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.....................................................</w:t>
      </w:r>
      <w:r w:rsidR="005E622E" w:rsidRPr="002C64B9">
        <w:rPr>
          <w:rFonts w:asciiTheme="minorHAnsi" w:hAnsiTheme="minorHAnsi" w:cstheme="minorHAnsi"/>
          <w:i/>
          <w:sz w:val="22"/>
          <w:szCs w:val="22"/>
        </w:rPr>
        <w:t>...................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</w:t>
      </w:r>
    </w:p>
    <w:p w14:paraId="7381F4EA" w14:textId="72CACA50" w:rsidR="00106AC7" w:rsidRPr="002C64B9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2C64B9">
        <w:rPr>
          <w:rFonts w:asciiTheme="minorHAnsi" w:hAnsiTheme="minorHAnsi" w:cstheme="minorHAnsi"/>
          <w:i/>
          <w:iCs/>
          <w:vertAlign w:val="superscript"/>
        </w:rPr>
        <w:t>reprezentacji</w:t>
      </w: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2C64B9" w:rsidSect="00387216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2CEEC297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543ACCDB" wp14:editId="48877CF1">
          <wp:extent cx="575945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>Załącznik Nr 9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623D"/>
    <w:rsid w:val="00106AC7"/>
    <w:rsid w:val="00111985"/>
    <w:rsid w:val="001276CA"/>
    <w:rsid w:val="00137C28"/>
    <w:rsid w:val="00147532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D55FE"/>
    <w:rsid w:val="003E5D20"/>
    <w:rsid w:val="003F3028"/>
    <w:rsid w:val="003F5DA7"/>
    <w:rsid w:val="003F6927"/>
    <w:rsid w:val="00415097"/>
    <w:rsid w:val="00422381"/>
    <w:rsid w:val="0043102D"/>
    <w:rsid w:val="00431B70"/>
    <w:rsid w:val="00460820"/>
    <w:rsid w:val="004704CB"/>
    <w:rsid w:val="004A666C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622E"/>
    <w:rsid w:val="006050D8"/>
    <w:rsid w:val="006114EC"/>
    <w:rsid w:val="006375D3"/>
    <w:rsid w:val="00641063"/>
    <w:rsid w:val="00664D2F"/>
    <w:rsid w:val="00674CC1"/>
    <w:rsid w:val="0068187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82E9F"/>
    <w:rsid w:val="008843C0"/>
    <w:rsid w:val="008A0D67"/>
    <w:rsid w:val="008B3C7B"/>
    <w:rsid w:val="008C2CBF"/>
    <w:rsid w:val="008D4CAF"/>
    <w:rsid w:val="008D6279"/>
    <w:rsid w:val="008E370F"/>
    <w:rsid w:val="008E64E0"/>
    <w:rsid w:val="008F7D21"/>
    <w:rsid w:val="009332E2"/>
    <w:rsid w:val="00952336"/>
    <w:rsid w:val="009A21D7"/>
    <w:rsid w:val="009A4A2C"/>
    <w:rsid w:val="009A4CD3"/>
    <w:rsid w:val="009B0F9A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F1C04"/>
    <w:rsid w:val="00B005C7"/>
    <w:rsid w:val="00B04D14"/>
    <w:rsid w:val="00B26102"/>
    <w:rsid w:val="00B45ED4"/>
    <w:rsid w:val="00B4607E"/>
    <w:rsid w:val="00B5384A"/>
    <w:rsid w:val="00B54FB4"/>
    <w:rsid w:val="00B60485"/>
    <w:rsid w:val="00BE6092"/>
    <w:rsid w:val="00C02D7F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46FFB"/>
    <w:rsid w:val="00E52B3F"/>
    <w:rsid w:val="00E66F7E"/>
    <w:rsid w:val="00E77E73"/>
    <w:rsid w:val="00EA2251"/>
    <w:rsid w:val="00EA49D9"/>
    <w:rsid w:val="00EB2664"/>
    <w:rsid w:val="00EB5766"/>
    <w:rsid w:val="00EC667E"/>
    <w:rsid w:val="00EE453C"/>
    <w:rsid w:val="00F0428F"/>
    <w:rsid w:val="00F44D2A"/>
    <w:rsid w:val="00F46593"/>
    <w:rsid w:val="00F52515"/>
    <w:rsid w:val="00F568D6"/>
    <w:rsid w:val="00F64155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CA081-8005-4DC9-A9F3-5BE05293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17</TotalTime>
  <Pages>1</Pages>
  <Words>171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50</cp:revision>
  <cp:lastPrinted>2010-01-07T09:39:00Z</cp:lastPrinted>
  <dcterms:created xsi:type="dcterms:W3CDTF">2022-05-30T12:19:00Z</dcterms:created>
  <dcterms:modified xsi:type="dcterms:W3CDTF">2026-03-23T09:42:00Z</dcterms:modified>
</cp:coreProperties>
</file>